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6775" w:rsidRDefault="00A26775" w:rsidP="00A267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IVESON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A26775" w:rsidRDefault="00A26775" w:rsidP="00A267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Kirton</w:t>
      </w:r>
      <w:proofErr w:type="spellEnd"/>
      <w:r>
        <w:rPr>
          <w:rFonts w:ascii="Times New Roman" w:hAnsi="Times New Roman" w:cs="Times New Roman"/>
          <w:sz w:val="24"/>
          <w:szCs w:val="24"/>
        </w:rPr>
        <w:t>, Lincolnshire.</w:t>
      </w:r>
    </w:p>
    <w:p w:rsidR="00A26775" w:rsidRDefault="00A26775" w:rsidP="00A2677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26775" w:rsidRDefault="00A26775" w:rsidP="00A2677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26775" w:rsidRDefault="00A26775" w:rsidP="00A267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Boston into lands</w:t>
      </w:r>
    </w:p>
    <w:p w:rsidR="00A26775" w:rsidRDefault="00A26775" w:rsidP="00A267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the late Sir John de </w:t>
      </w:r>
      <w:proofErr w:type="spellStart"/>
      <w:r>
        <w:rPr>
          <w:rFonts w:ascii="Times New Roman" w:hAnsi="Times New Roman" w:cs="Times New Roman"/>
          <w:sz w:val="24"/>
          <w:szCs w:val="24"/>
        </w:rPr>
        <w:t>Haryngton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A26775" w:rsidRDefault="00A26775" w:rsidP="00A267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5B0147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21-67)</w:t>
      </w:r>
    </w:p>
    <w:p w:rsidR="00A26775" w:rsidRDefault="00A26775" w:rsidP="00A2677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26775" w:rsidRDefault="00A26775" w:rsidP="00A2677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A26775" w:rsidRDefault="00A26775" w:rsidP="00A267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October 2015</w:t>
      </w:r>
      <w:bookmarkStart w:id="0" w:name="_GoBack"/>
      <w:bookmarkEnd w:id="0"/>
    </w:p>
    <w:sectPr w:rsidR="00DD5B8A" w:rsidRPr="00A267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6775" w:rsidRDefault="00A26775" w:rsidP="00564E3C">
      <w:pPr>
        <w:spacing w:after="0" w:line="240" w:lineRule="auto"/>
      </w:pPr>
      <w:r>
        <w:separator/>
      </w:r>
    </w:p>
  </w:endnote>
  <w:endnote w:type="continuationSeparator" w:id="0">
    <w:p w:rsidR="00A26775" w:rsidRDefault="00A2677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26775">
      <w:rPr>
        <w:rFonts w:ascii="Times New Roman" w:hAnsi="Times New Roman" w:cs="Times New Roman"/>
        <w:noProof/>
        <w:sz w:val="24"/>
        <w:szCs w:val="24"/>
      </w:rPr>
      <w:t>22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6775" w:rsidRDefault="00A26775" w:rsidP="00564E3C">
      <w:pPr>
        <w:spacing w:after="0" w:line="240" w:lineRule="auto"/>
      </w:pPr>
      <w:r>
        <w:separator/>
      </w:r>
    </w:p>
  </w:footnote>
  <w:footnote w:type="continuationSeparator" w:id="0">
    <w:p w:rsidR="00A26775" w:rsidRDefault="00A2677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775"/>
    <w:rsid w:val="00372DC6"/>
    <w:rsid w:val="00564E3C"/>
    <w:rsid w:val="0064591D"/>
    <w:rsid w:val="00A26775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029C86"/>
  <w15:chartTrackingRefBased/>
  <w15:docId w15:val="{61480ED8-D73E-417E-A73B-CA0BD122B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A267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2015-10-22T19:28:00Z</dcterms:created>
  <dcterms:modified xsi:type="dcterms:W3CDTF">2015-10-22T19:28:00Z</dcterms:modified>
</cp:coreProperties>
</file>